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3435B" w:rsidTr="0073435B" w14:paraId="3842167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5B" w:rsidRDefault="0073435B" w14:paraId="667F5479" w14:textId="6B8EDDC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435B" w:rsidRDefault="0073435B" w14:paraId="3DD88E4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3435B" w:rsidRDefault="0073435B" w14:paraId="37D64DD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3435B" w:rsidRDefault="0073435B" w14:paraId="337454F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3435B" w:rsidRDefault="0073435B" w14:paraId="10EB91B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73435B" w:rsidP="0073435B" w:rsidRDefault="0073435B" w14:paraId="5A6485C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3435B" w:rsidP="0073435B" w:rsidRDefault="0073435B" w14:paraId="5D6E20F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3435B" w:rsidP="0073435B" w:rsidRDefault="0073435B" w14:paraId="64F3FB4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St-2491/2019</w:t>
      </w:r>
    </w:p>
    <w:p w:rsidR="0073435B" w:rsidP="0073435B" w:rsidRDefault="0073435B" w14:paraId="7EFC82B3" w14:textId="77777777">
      <w:pPr>
        <w:tabs>
          <w:tab w:val="left" w:pos="709"/>
        </w:tabs>
      </w:pPr>
      <w:r>
        <w:t xml:space="preserve"> </w:t>
      </w:r>
    </w:p>
    <w:p w:rsidR="0073435B" w:rsidP="0073435B" w:rsidRDefault="0073435B" w14:paraId="382F030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3435B" w:rsidP="0073435B" w:rsidRDefault="0073435B" w14:paraId="7E9473C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3435B" w:rsidP="0073435B" w:rsidRDefault="0073435B" w14:paraId="202A1DF1" w14:textId="77777777">
      <w:pPr>
        <w:tabs>
          <w:tab w:val="left" w:pos="709"/>
        </w:tabs>
      </w:pPr>
    </w:p>
    <w:p w:rsidR="0073435B" w:rsidP="0073435B" w:rsidRDefault="0073435B" w14:paraId="0ACB64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73435B" w:rsidP="0073435B" w:rsidRDefault="0073435B" w14:paraId="37CABEE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3435B" w:rsidP="0073435B" w:rsidRDefault="0073435B" w14:paraId="7809D4B7" w14:textId="77777777">
      <w:pPr>
        <w:tabs>
          <w:tab w:val="left" w:pos="709"/>
        </w:tabs>
      </w:pPr>
    </w:p>
    <w:p w:rsidR="0073435B" w:rsidP="0073435B" w:rsidRDefault="0073435B" w14:paraId="2C3270E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3435B" w:rsidP="0073435B" w:rsidRDefault="0073435B" w14:paraId="26225AD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3435B" w:rsidP="0073435B" w:rsidRDefault="0073435B" w14:paraId="0F0476F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3435B" w:rsidP="0073435B" w:rsidRDefault="0073435B" w14:paraId="395417A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3435B" w:rsidP="0073435B" w:rsidRDefault="0073435B" w14:paraId="6A1B3CAC" w14:textId="77777777">
      <w:pPr>
        <w:tabs>
          <w:tab w:val="left" w:pos="709"/>
        </w:tabs>
      </w:pPr>
    </w:p>
    <w:p w:rsidR="0073435B" w:rsidP="0073435B" w:rsidRDefault="0073435B" w14:paraId="31F393BD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73435B" w:rsidP="0073435B" w:rsidRDefault="0073435B" w14:paraId="687779CC" w14:textId="77777777">
      <w:pPr>
        <w:tabs>
          <w:tab w:val="left" w:pos="709"/>
        </w:tabs>
        <w:jc w:val="both"/>
      </w:pPr>
    </w:p>
    <w:p w:rsidR="0073435B" w:rsidP="0073435B" w:rsidRDefault="0073435B" w14:paraId="4A887388" w14:textId="77777777">
      <w:pPr>
        <w:tabs>
          <w:tab w:val="left" w:pos="709"/>
        </w:tabs>
      </w:pPr>
      <w:r>
        <w:t xml:space="preserve"> </w:t>
      </w:r>
      <w:r>
        <w:tab/>
        <w:t>13. St-2491/2019</w:t>
      </w:r>
    </w:p>
    <w:p w:rsidR="0073435B" w:rsidP="0073435B" w:rsidRDefault="0073435B" w14:paraId="6FC4FBE0" w14:textId="77777777">
      <w:pPr>
        <w:tabs>
          <w:tab w:val="left" w:pos="709"/>
        </w:tabs>
      </w:pPr>
    </w:p>
    <w:p w:rsidR="0073435B" w:rsidP="0073435B" w:rsidRDefault="0073435B" w14:paraId="72FFA78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3435B" w:rsidP="0073435B" w:rsidRDefault="0073435B" w14:paraId="54CBAAB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3435B" w:rsidP="0073435B" w:rsidRDefault="0073435B" w14:paraId="2460BD8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3435B" w:rsidP="0073435B" w:rsidRDefault="0073435B" w14:paraId="2E544488" w14:textId="77777777">
      <w:pPr>
        <w:tabs>
          <w:tab w:val="left" w:pos="709"/>
        </w:tabs>
        <w:jc w:val="both"/>
      </w:pPr>
    </w:p>
    <w:p w:rsidR="0073435B" w:rsidP="0073435B" w:rsidRDefault="0073435B" w14:paraId="71D5D05F" w14:textId="77777777">
      <w:pPr>
        <w:tabs>
          <w:tab w:val="left" w:pos="709"/>
        </w:tabs>
        <w:jc w:val="both"/>
      </w:pPr>
      <w:r>
        <w:t xml:space="preserve">protiv </w:t>
      </w:r>
    </w:p>
    <w:p w:rsidR="0073435B" w:rsidP="0073435B" w:rsidRDefault="0073435B" w14:paraId="32A7CAD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3435B" w:rsidP="0073435B" w:rsidRDefault="0073435B" w14:paraId="6A1D7D62" w14:textId="77777777">
      <w:pPr>
        <w:tabs>
          <w:tab w:val="left" w:pos="709"/>
        </w:tabs>
        <w:ind w:left="708"/>
        <w:jc w:val="both"/>
      </w:pPr>
      <w:r>
        <w:tab/>
        <w:t xml:space="preserve">Mirko </w:t>
      </w:r>
      <w:proofErr w:type="spellStart"/>
      <w:r>
        <w:t>Borjan</w:t>
      </w:r>
      <w:proofErr w:type="spellEnd"/>
      <w:r>
        <w:t xml:space="preserve"> Promet jednostavno društvo s ograničenom odgovornošću za promet i usluge, Zagreb, </w:t>
      </w:r>
      <w:proofErr w:type="spellStart"/>
      <w:r>
        <w:t>Banovićka</w:t>
      </w:r>
      <w:proofErr w:type="spellEnd"/>
      <w:r>
        <w:t xml:space="preserve"> ulica 25, OIB: 84807771158</w:t>
      </w:r>
    </w:p>
    <w:p w:rsidR="0073435B" w:rsidP="0073435B" w:rsidRDefault="0073435B" w14:paraId="08600C4B" w14:textId="77777777">
      <w:pPr>
        <w:tabs>
          <w:tab w:val="left" w:pos="709"/>
        </w:tabs>
        <w:ind w:left="708"/>
        <w:jc w:val="both"/>
      </w:pPr>
    </w:p>
    <w:p w:rsidR="0073435B" w:rsidP="0073435B" w:rsidRDefault="0073435B" w14:paraId="67C45E1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3435B" w:rsidP="0073435B" w:rsidRDefault="0073435B" w14:paraId="735B08DF" w14:textId="77777777">
      <w:pPr>
        <w:tabs>
          <w:tab w:val="left" w:pos="709"/>
        </w:tabs>
        <w:jc w:val="both"/>
      </w:pPr>
    </w:p>
    <w:p w:rsidR="0073435B" w:rsidP="0073435B" w:rsidRDefault="0073435B" w14:paraId="1E96F255" w14:textId="62DF6094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3435B" w:rsidP="0073435B" w:rsidRDefault="0073435B" w14:paraId="1FDB6E3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3435B" w:rsidP="0073435B" w:rsidRDefault="0073435B" w14:paraId="401FE476" w14:textId="77777777">
      <w:pPr>
        <w:tabs>
          <w:tab w:val="left" w:pos="709"/>
        </w:tabs>
      </w:pPr>
    </w:p>
    <w:p w:rsidR="0073435B" w:rsidP="0073435B" w:rsidRDefault="0073435B" w14:paraId="228C4A5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3435B" w:rsidP="0073435B" w:rsidRDefault="0073435B" w14:paraId="7B0D1D1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3435B" w:rsidP="0073435B" w:rsidRDefault="0073435B" w14:paraId="4122A0C6" w14:textId="77777777">
      <w:pPr>
        <w:tabs>
          <w:tab w:val="left" w:pos="709"/>
        </w:tabs>
      </w:pPr>
    </w:p>
    <w:p w:rsidR="0073435B" w:rsidP="0073435B" w:rsidRDefault="0073435B" w14:paraId="687EB17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158A7A" w14:textId="0B158A7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435B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343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35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435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435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435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3435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3435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3435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4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35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35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35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35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3435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3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35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514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St-2491/2019</izvorni_sadrzaj>
    <derivirana_varijabla naziv="DomainObject.Predmet.OznakaBroj_1">St-2491/2019</derivirana_varijabla>
  </DomainObject.Predmet.OznakaBroj>
  <DomainObject.Predmet.OznakaBrojOptuznogAkta>
    <izvorni_sadrzaj>04-06-19-4332</izvorni_sadrzaj>
    <derivirana_varijabla naziv="DomainObject.Predmet.OznakaBrojOptuznogAkta_1">04-06-19-4332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Borjan Promet jednostavno društvo s ograničenom odgovornošću za promet i usluge</izvorni_sadrzaj>
    <derivirana_varijabla naziv="DomainObject.Predmet.ProtustrankaFormated_1">  Mirko Borjan Promet jednostavno društvo s ograničenom odgovornošću za promet i usluge</derivirana_varijabla>
  </DomainObject.Predmet.ProtustrankaFormated>
  <DomainObject.Predmet.ProtustrankaFormatedOIB>
    <izvorni_sadrzaj>  Mirko Borjan Promet jednostavno društvo s ograničenom odgovornošću za promet i usluge, OIB 84807771158</izvorni_sadrzaj>
    <derivirana_varijabla naziv="DomainObject.Predmet.ProtustrankaFormatedOIB_1">  Mirko Borjan Promet jednostavno društvo s ograničenom odgovornošću za promet i usluge, OIB 84807771158</derivirana_varijabla>
  </DomainObject.Predmet.ProtustrankaFormatedOIB>
  <DomainObject.Predmet.ProtustrankaFormatedWithAdress>
    <izvorni_sadrzaj> Mirko Borjan Promet jednostavno društvo s ograničenom odgovornošću za promet i usluge, Banovićka ulica 25, 10000 Zagreb</izvorni_sadrzaj>
    <derivirana_varijabla naziv="DomainObject.Predmet.ProtustrankaFormatedWithAdress_1"> Mirko Borjan Promet jednostavno društvo s ograničenom odgovornošću za promet i usluge, Banovićka ulica 25, 10000 Zagreb</derivirana_varijabla>
  </DomainObject.Predmet.ProtustrankaFormatedWithAdress>
  <DomainObject.Predmet.ProtustrankaFormatedWithAdressOIB>
    <izvorni_sadrzaj> Mirko Borjan Promet jednostavno društvo s ograničenom odgovornošću za promet i usluge, OIB 84807771158, Banovićka ulica 25, 10000 Zagreb</izvorni_sadrzaj>
    <derivirana_varijabla naziv="DomainObject.Predmet.ProtustrankaFormatedWithAdressOIB_1"> Mirko Borjan Promet jednostavno društvo s ograničenom odgovornošću za promet i usluge, OIB 84807771158, Banovićka ulica 25, 10000 Zagreb</derivirana_varijabla>
  </DomainObject.Predmet.ProtustrankaFormatedWithAdressOIB>
  <DomainObject.Predmet.ProtustrankaWithAdress>
    <izvorni_sadrzaj>Mirko Borjan Promet jednostavno društvo s ograničenom odgovornošću za promet i usluge Banovićka ulica 25, 10000 Zagreb</izvorni_sadrzaj>
    <derivirana_varijabla naziv="DomainObject.Predmet.ProtustrankaWithAdress_1">Mirko Borjan Promet jednostavno društvo s ograničenom odgovornošću za promet i usluge Banovićka ulica 25, 10000 Zagreb</derivirana_varijabla>
  </DomainObject.Predmet.ProtustrankaWithAdress>
  <DomainObject.Predmet.ProtustrankaWithAdressOIB>
    <izvorni_sadrzaj>Mirko Borjan Promet jednostavno društvo s ograničenom odgovornošću za promet i usluge, OIB 84807771158, Banovićka ulica 25, 10000 Zagreb</izvorni_sadrzaj>
    <derivirana_varijabla naziv="DomainObject.Predmet.ProtustrankaWithAdressOIB_1">Mirko Borjan Promet jednostavno društvo s ograničenom odgovornošću za promet i usluge, OIB 84807771158, Banovićka ulica 25, 10000 Zagreb</derivirana_varijabla>
  </DomainObject.Predmet.ProtustrankaWithAdressOIB>
  <DomainObject.Predmet.ProtustrankaNazivFormated>
    <izvorni_sadrzaj>Mirko Borjan Promet jednostavno društvo s ograničenom odgovornošću za promet i usluge</izvorni_sadrzaj>
    <derivirana_varijabla naziv="DomainObject.Predmet.ProtustrankaNazivFormated_1">Mirko Borjan Promet jednostavno društvo s ograničenom odgovornošću za promet i usluge</derivirana_varijabla>
  </DomainObject.Predmet.ProtustrankaNazivFormated>
  <DomainObject.Predmet.ProtustrankaNazivFormatedOIB>
    <izvorni_sadrzaj>Mirko Borjan Promet jednostavno društvo s ograničenom odgovornošću za promet i usluge, OIB 84807771158</izvorni_sadrzaj>
    <derivirana_varijabla naziv="DomainObject.Predmet.ProtustrankaNazivFormatedOIB_1">Mirko Borjan Promet jednostavno društvo s ograničenom odgovornošću za promet i usluge, OIB 84807771158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Mirko Borjan Promet jednostavno društvo s ograničenom odgovornošću za promet i usluge</item>
    </izvorni_sadrzaj>
    <derivirana_varijabla naziv="DomainObject.Predmet.ProtuStrankaListFormated_1">
      <item>Mirko Borjan Promet jednostavno društvo s ograničenom odgovornošću za promet i usluge</item>
    </derivirana_varijabla>
  </DomainObject.Predmet.ProtuStrankaListFormated>
  <DomainObject.Predmet.ProtuStrankaListFormatedOIB>
    <izvorni_sadrzaj>
      <item>Mirko Borjan Promet jednostavno društvo s ograničenom odgovornošću za promet i usluge, OIB 84807771158</item>
    </izvorni_sadrzaj>
    <derivirana_varijabla naziv="DomainObject.Predmet.ProtuStrankaListFormatedOIB_1">
      <item>Mirko Borjan Promet jednostavno društvo s ograničenom odgovornošću za promet i usluge, OIB 84807771158</item>
    </derivirana_varijabla>
  </DomainObject.Predmet.ProtuStrankaListFormatedOIB>
  <DomainObject.Predmet.ProtuStrankaListFormatedWithAdress>
    <izvorni_sadrzaj>
      <item>Mirko Borjan Promet jednostavno društvo s ograničenom odgovornošću za promet i usluge, Banovićka ulica 25, 10000 Zagreb</item>
    </izvorni_sadrzaj>
    <derivirana_varijabla naziv="DomainObject.Predmet.ProtuStrankaListFormatedWithAdress_1">
      <item>Mirko Borjan Promet jednostavno društvo s ograničenom odgovornošću za promet i usluge, Banovićka ulica 25, 10000 Zagreb</item>
    </derivirana_varijabla>
  </DomainObject.Predmet.ProtuStrankaListFormatedWithAdress>
  <DomainObject.Predmet.ProtuStrankaListFormatedWithAdressOIB>
    <izvorni_sadrzaj>
      <item>Mirko Borjan Promet jednostavno društvo s ograničenom odgovornošću za promet i usluge, OIB 84807771158, Banovićka ulica 25, 10000 Zagreb</item>
    </izvorni_sadrzaj>
    <derivirana_varijabla naziv="DomainObject.Predmet.ProtuStrankaListFormatedWithAdressOIB_1">
      <item>Mirko Borjan Promet jednostavno društvo s ograničenom odgovornošću za promet i usluge, OIB 84807771158, Banovićka ulica 25, 10000 Zagreb</item>
    </derivirana_varijabla>
  </DomainObject.Predmet.ProtuStrankaListFormatedWithAdressOIB>
  <DomainObject.Predmet.ProtuStrankaListNazivFormated>
    <izvorni_sadrzaj>
      <item>Mirko Borjan Promet jednostavno društvo s ograničenom odgovornošću za promet i usluge</item>
    </izvorni_sadrzaj>
    <derivirana_varijabla naziv="DomainObject.Predmet.ProtuStrankaListNazivFormated_1">
      <item>Mirko Borjan Promet jednostavno društvo s ograničenom odgovornošću za promet i usluge</item>
    </derivirana_varijabla>
  </DomainObject.Predmet.ProtuStrankaListNazivFormated>
  <DomainObject.Predmet.ProtuStrankaListNazivFormatedOIB>
    <izvorni_sadrzaj>
      <item>Mirko Borjan Promet jednostavno društvo s ograničenom odgovornošću za promet i usluge, OIB 84807771158</item>
    </izvorni_sadrzaj>
    <derivirana_varijabla naziv="DomainObject.Predmet.ProtuStrankaListNazivFormatedOIB_1">
      <item>Mirko Borjan Promet jednostavno društvo s ograničenom odgovornošću za promet i usluge, OIB 84807771158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Mirko Borjan Promet jednostavno društvo s ograničenom odgovornošću za promet i usluge</izvorni_sadrzaj>
    <derivirana_varijabla naziv="DomainObject.Predmet.ProtustrankaIDrugi_1">Mirko Borjan Promet jednostavno društvo s ograničenom odgovornošću za promet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Mirko Borjan Promet jednostavno društvo s ograničenom odgovornošću za promet i usluge, OIB 84807771158, Banovićka ulica 25, 10000 Zagreb</izvorni_sadrzaj>
    <derivirana_varijabla naziv="DomainObject.Predmet.ProtustrankaIDrugiAdressOIB_1">Mirko Borjan Promet jednostavno društvo s ograničenom odgovornošću za promet i usluge, OIB 84807771158, Banovićka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Borjan Promet jednostavno društvo s ograničenom odgovornošću za promet i usluge</item>
      <item>Financijska agencija</item>
    </izvorni_sadrzaj>
    <derivirana_varijabla naziv="DomainObject.Predmet.SudioniciListNaziv_1">
      <item>Mirko Borjan Promet jednostavno društvo s ograničenom odgovornošću za promet i usluge</item>
      <item>Financijska agencija</item>
    </derivirana_varijabla>
  </DomainObject.Predmet.SudioniciListNaziv>
  <DomainObject.Predmet.SudioniciListAdressOIB>
    <izvorni_sadrzaj>
      <item>Mirko Borjan Promet jednostavno društvo s ograničenom odgovornošću za promet i usluge, OIB 84807771158, Banovićka ulica 25,10000 Zagreb</item>
      <item>Financijska agencija, OIB 85821130368, TRG SVIBANJSKIH ŽRTAVA 1995. 1,10000 Zagreb</item>
    </izvorni_sadrzaj>
    <derivirana_varijabla naziv="DomainObject.Predmet.SudioniciListAdressOIB_1">
      <item>Mirko Borjan Promet jednostavno društvo s ograničenom odgovornošću za promet i usluge, OIB 84807771158, Banovićka ulica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84807771158</item>
      <item>, OIB 85821130368</item>
    </izvorni_sadrzaj>
    <derivirana_varijabla naziv="DomainObject.Predmet.SudioniciListNazivOIB_1">
      <item>, OIB 84807771158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879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